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312F5" w14:textId="1749229D" w:rsidR="005310FD" w:rsidRPr="005310FD" w:rsidRDefault="005310FD" w:rsidP="005310FD">
      <w:pPr>
        <w:tabs>
          <w:tab w:val="right" w:pos="1026"/>
          <w:tab w:val="left" w:pos="1440"/>
          <w:tab w:val="decimal" w:pos="6956"/>
          <w:tab w:val="right" w:pos="10466"/>
        </w:tabs>
        <w:bidi/>
        <w:ind w:left="5876"/>
        <w:jc w:val="right"/>
        <w:rPr>
          <w:color w:val="FF0000"/>
          <w:szCs w:val="24"/>
          <w:lang w:bidi="ur-PK"/>
        </w:rPr>
      </w:pPr>
      <w:r w:rsidRPr="005310FD">
        <w:rPr>
          <w:noProof/>
          <w:sz w:val="18"/>
          <w:lang w:val="en-US" w:eastAsia="zh-CN" w:bidi="bn-BD"/>
        </w:rPr>
        <mc:AlternateContent>
          <mc:Choice Requires="wps">
            <w:drawing>
              <wp:anchor distT="0" distB="0" distL="114300" distR="114300" simplePos="0" relativeHeight="251659264" behindDoc="0" locked="0" layoutInCell="1" allowOverlap="1" wp14:anchorId="6D20FD26" wp14:editId="259C941E">
                <wp:simplePos x="0" y="0"/>
                <wp:positionH relativeFrom="column">
                  <wp:posOffset>4524375</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7536FAE" w14:textId="77777777" w:rsidR="005310FD" w:rsidRDefault="005310FD" w:rsidP="005310FD">
                            <w:pPr>
                              <w:jc w:val="center"/>
                            </w:pPr>
                          </w:p>
                          <w:p w14:paraId="56F05807" w14:textId="77777777" w:rsidR="005310FD" w:rsidRDefault="005310FD" w:rsidP="005310FD">
                            <w:pPr>
                              <w:jc w:val="center"/>
                            </w:pPr>
                          </w:p>
                          <w:p w14:paraId="39CDF320" w14:textId="2F4A4EA2" w:rsidR="005310FD" w:rsidRPr="005310FD" w:rsidRDefault="005310FD" w:rsidP="005310FD">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0FD26"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77536FAE" w14:textId="77777777" w:rsidR="005310FD" w:rsidRDefault="005310FD" w:rsidP="005310FD">
                      <w:pPr>
                        <w:jc w:val="center"/>
                      </w:pPr>
                    </w:p>
                    <w:p w14:paraId="56F05807" w14:textId="77777777" w:rsidR="005310FD" w:rsidRDefault="005310FD" w:rsidP="005310FD">
                      <w:pPr>
                        <w:jc w:val="center"/>
                      </w:pPr>
                    </w:p>
                    <w:p w14:paraId="39CDF320" w14:textId="2F4A4EA2" w:rsidR="005310FD" w:rsidRPr="005310FD" w:rsidRDefault="005310FD" w:rsidP="005310FD">
                      <w:pPr>
                        <w:jc w:val="center"/>
                        <w:rPr>
                          <w:color w:val="FF0000"/>
                        </w:rPr>
                      </w:pPr>
                      <w:r w:rsidRPr="001418B9">
                        <w:rPr>
                          <w:color w:val="FF0000"/>
                        </w:rPr>
                        <w:t>Insert Council Logo</w:t>
                      </w:r>
                    </w:p>
                  </w:txbxContent>
                </v:textbox>
              </v:shape>
            </w:pict>
          </mc:Fallback>
        </mc:AlternateContent>
      </w:r>
      <w:r w:rsidRPr="005310FD">
        <w:rPr>
          <w:rFonts w:ascii="Calibri" w:hAnsi="Calibri"/>
          <w:szCs w:val="24"/>
          <w:rtl/>
          <w:lang w:bidi="ur-PK"/>
        </w:rPr>
        <w:t>آپ کا حوالہ:</w:t>
      </w:r>
      <w:r>
        <w:rPr>
          <w:rFonts w:ascii="Calibri" w:hAnsi="Calibri"/>
          <w:szCs w:val="24"/>
          <w:rtl/>
          <w:lang w:bidi="ur-PK"/>
        </w:rPr>
        <w:tab/>
      </w:r>
      <w:r w:rsidRPr="005310FD">
        <w:rPr>
          <w:rFonts w:ascii="Calibri" w:hAnsi="Calibri"/>
          <w:szCs w:val="24"/>
          <w:rtl/>
          <w:lang w:bidi="ur-PK"/>
        </w:rPr>
        <w:t xml:space="preserve"> </w:t>
      </w:r>
      <w:r w:rsidRPr="005310FD">
        <w:rPr>
          <w:rFonts w:ascii="Calibri" w:hAnsi="Calibri"/>
          <w:szCs w:val="24"/>
          <w:lang w:bidi="ur-PK"/>
        </w:rPr>
        <w:tab/>
      </w:r>
      <w:r w:rsidRPr="005310FD">
        <w:rPr>
          <w:rFonts w:ascii="Calibri" w:hAnsi="Calibri"/>
          <w:color w:val="FF0000"/>
          <w:szCs w:val="24"/>
          <w:highlight w:val="yellow"/>
          <w:lang w:bidi="ur-PK"/>
        </w:rPr>
        <w:fldChar w:fldCharType="begin"/>
      </w:r>
      <w:r w:rsidRPr="005310FD">
        <w:rPr>
          <w:rFonts w:ascii="Calibri" w:hAnsi="Calibri"/>
          <w:color w:val="FF0000"/>
          <w:szCs w:val="24"/>
          <w:highlight w:val="yellow"/>
          <w:lang w:bidi="ur-PK"/>
        </w:rPr>
        <w:instrText xml:space="preserve"> MERGEFIELD Number </w:instrText>
      </w:r>
      <w:r w:rsidRPr="005310FD">
        <w:rPr>
          <w:rFonts w:ascii="Calibri" w:hAnsi="Calibri"/>
          <w:color w:val="FF0000"/>
          <w:szCs w:val="24"/>
          <w:highlight w:val="yellow"/>
          <w:lang w:bidi="ur-PK"/>
        </w:rPr>
        <w:fldChar w:fldCharType="separate"/>
      </w:r>
      <w:r w:rsidRPr="005310FD">
        <w:rPr>
          <w:rFonts w:ascii="Calibri" w:hAnsi="Calibri"/>
          <w:color w:val="FF0000"/>
          <w:szCs w:val="24"/>
          <w:highlight w:val="yellow"/>
          <w:lang w:bidi="ur-PK"/>
        </w:rPr>
        <w:t>«Reference»</w:t>
      </w:r>
      <w:r w:rsidRPr="005310FD">
        <w:rPr>
          <w:rFonts w:ascii="Calibri" w:hAnsi="Calibri"/>
          <w:color w:val="FF0000"/>
          <w:szCs w:val="24"/>
          <w:highlight w:val="yellow"/>
          <w:lang w:bidi="ur-PK"/>
        </w:rPr>
        <w:fldChar w:fldCharType="end"/>
      </w:r>
    </w:p>
    <w:p w14:paraId="49DB2D46" w14:textId="6050D004" w:rsidR="005310FD" w:rsidRPr="005310FD" w:rsidRDefault="005310FD" w:rsidP="005310FD">
      <w:pPr>
        <w:tabs>
          <w:tab w:val="decimal" w:pos="6956"/>
          <w:tab w:val="right" w:pos="10466"/>
        </w:tabs>
        <w:bidi/>
        <w:ind w:left="5876"/>
        <w:jc w:val="right"/>
        <w:rPr>
          <w:rFonts w:ascii="Calibri" w:hAnsi="Calibri"/>
          <w:szCs w:val="24"/>
          <w:lang w:bidi="ur-PK"/>
        </w:rPr>
      </w:pPr>
      <w:r w:rsidRPr="005310FD">
        <w:rPr>
          <w:rFonts w:ascii="Calibri" w:hAnsi="Calibri"/>
          <w:szCs w:val="24"/>
          <w:rtl/>
          <w:lang w:bidi="ur-PK"/>
        </w:rPr>
        <w:t>میرا حوالہ:</w:t>
      </w:r>
      <w:r>
        <w:rPr>
          <w:rFonts w:ascii="Calibri" w:hAnsi="Calibri"/>
          <w:szCs w:val="24"/>
          <w:rtl/>
          <w:lang w:bidi="ur-PK"/>
        </w:rPr>
        <w:tab/>
      </w:r>
      <w:r w:rsidRPr="005310FD">
        <w:rPr>
          <w:rFonts w:ascii="Calibri" w:hAnsi="Calibri"/>
          <w:szCs w:val="24"/>
          <w:rtl/>
          <w:lang w:bidi="ur-PK"/>
        </w:rPr>
        <w:t xml:space="preserve"> </w:t>
      </w:r>
      <w:r w:rsidRPr="005310FD">
        <w:rPr>
          <w:rFonts w:ascii="Calibri" w:hAnsi="Calibri"/>
          <w:szCs w:val="24"/>
          <w:rtl/>
          <w:lang w:bidi="ur-PK"/>
        </w:rPr>
        <w:tab/>
      </w:r>
      <w:r w:rsidRPr="005310FD">
        <w:rPr>
          <w:rFonts w:ascii="Calibri" w:hAnsi="Calibri"/>
          <w:color w:val="FF0000"/>
          <w:szCs w:val="24"/>
          <w:highlight w:val="yellow"/>
          <w:rtl/>
          <w:lang w:bidi="ur-PK"/>
        </w:rPr>
        <w:fldChar w:fldCharType="begin"/>
      </w:r>
      <w:r w:rsidRPr="005310FD">
        <w:rPr>
          <w:rFonts w:ascii="Calibri" w:hAnsi="Calibri"/>
          <w:color w:val="FF0000"/>
          <w:szCs w:val="24"/>
          <w:highlight w:val="yellow"/>
          <w:rtl/>
          <w:lang w:bidi="ur-PK"/>
        </w:rPr>
        <w:instrText xml:space="preserve"> MERGEFIELD Number </w:instrText>
      </w:r>
      <w:r w:rsidRPr="005310FD">
        <w:rPr>
          <w:rFonts w:ascii="Calibri" w:hAnsi="Calibri"/>
          <w:color w:val="FF0000"/>
          <w:szCs w:val="24"/>
          <w:highlight w:val="yellow"/>
          <w:rtl/>
          <w:lang w:bidi="ur-PK"/>
        </w:rPr>
        <w:fldChar w:fldCharType="separate"/>
      </w:r>
      <w:r w:rsidRPr="005310FD">
        <w:rPr>
          <w:rFonts w:ascii="Calibri" w:hAnsi="Calibri"/>
          <w:color w:val="FF0000"/>
          <w:szCs w:val="24"/>
          <w:highlight w:val="yellow"/>
          <w:rtl/>
          <w:lang w:bidi="ur-PK"/>
        </w:rPr>
        <w:t>«Number»</w:t>
      </w:r>
      <w:r w:rsidRPr="005310FD">
        <w:rPr>
          <w:rFonts w:ascii="Calibri" w:hAnsi="Calibri"/>
          <w:color w:val="FF0000"/>
          <w:szCs w:val="24"/>
          <w:highlight w:val="yellow"/>
          <w:rtl/>
          <w:lang w:bidi="ur-PK"/>
        </w:rPr>
        <w:fldChar w:fldCharType="end"/>
      </w:r>
    </w:p>
    <w:p w14:paraId="7864C253" w14:textId="4D736E07" w:rsidR="005310FD" w:rsidRPr="005310FD" w:rsidRDefault="005310FD" w:rsidP="005310FD">
      <w:pPr>
        <w:tabs>
          <w:tab w:val="decimal" w:pos="6956"/>
          <w:tab w:val="right" w:pos="10466"/>
        </w:tabs>
        <w:bidi/>
        <w:spacing w:before="120" w:after="120"/>
        <w:ind w:left="5876"/>
        <w:jc w:val="right"/>
        <w:rPr>
          <w:rFonts w:ascii="Calibri" w:hAnsi="Calibri"/>
          <w:szCs w:val="24"/>
          <w:lang w:bidi="ur-PK"/>
        </w:rPr>
      </w:pPr>
      <w:r w:rsidRPr="005310FD">
        <w:rPr>
          <w:rFonts w:ascii="Calibri" w:hAnsi="Calibri"/>
          <w:szCs w:val="24"/>
          <w:rtl/>
          <w:lang w:val="fr-FR" w:bidi="ur-PK"/>
        </w:rPr>
        <w:t>تاریخ</w:t>
      </w:r>
      <w:r w:rsidRPr="005310FD">
        <w:rPr>
          <w:rFonts w:ascii="Calibri" w:hAnsi="Calibri"/>
          <w:szCs w:val="24"/>
          <w:rtl/>
          <w:lang w:bidi="ur-PK"/>
        </w:rPr>
        <w:t xml:space="preserve">: </w:t>
      </w:r>
      <w:r>
        <w:rPr>
          <w:rFonts w:ascii="Calibri" w:hAnsi="Calibri"/>
          <w:szCs w:val="24"/>
          <w:rtl/>
          <w:lang w:bidi="ur-PK"/>
        </w:rPr>
        <w:tab/>
      </w:r>
      <w:r w:rsidRPr="005310FD">
        <w:rPr>
          <w:rFonts w:ascii="Calibri" w:hAnsi="Calibri"/>
          <w:szCs w:val="24"/>
          <w:rtl/>
          <w:lang w:bidi="ur-PK"/>
        </w:rPr>
        <w:tab/>
        <w:t xml:space="preserve"> </w:t>
      </w:r>
      <w:r w:rsidRPr="005310FD">
        <w:rPr>
          <w:rFonts w:ascii="Calibri" w:hAnsi="Calibri"/>
          <w:color w:val="FF0000"/>
          <w:szCs w:val="24"/>
          <w:highlight w:val="yellow"/>
          <w:rtl/>
          <w:lang w:bidi="ur-PK"/>
        </w:rPr>
        <w:t>Day Month Year</w:t>
      </w:r>
    </w:p>
    <w:p w14:paraId="4C7FD992" w14:textId="671C8DA9" w:rsidR="005310FD" w:rsidRPr="005310FD" w:rsidRDefault="005310FD" w:rsidP="005310FD">
      <w:pPr>
        <w:tabs>
          <w:tab w:val="decimal" w:pos="6956"/>
          <w:tab w:val="right" w:pos="10466"/>
        </w:tabs>
        <w:bidi/>
        <w:ind w:left="5876"/>
        <w:jc w:val="right"/>
        <w:rPr>
          <w:rFonts w:ascii="Calibri" w:hAnsi="Calibri"/>
          <w:color w:val="FF0000"/>
          <w:szCs w:val="24"/>
          <w:highlight w:val="yellow"/>
          <w:lang w:bidi="ur-PK"/>
        </w:rPr>
      </w:pPr>
      <w:r w:rsidRPr="005310FD">
        <w:rPr>
          <w:rFonts w:ascii="Calibri" w:hAnsi="Calibri"/>
          <w:szCs w:val="24"/>
          <w:rtl/>
          <w:lang w:bidi="ur-PK"/>
        </w:rPr>
        <w:t>رابطہ:</w:t>
      </w:r>
      <w:r>
        <w:rPr>
          <w:rFonts w:ascii="Calibri" w:hAnsi="Calibri"/>
          <w:szCs w:val="24"/>
          <w:rtl/>
          <w:lang w:bidi="ur-PK"/>
        </w:rPr>
        <w:tab/>
      </w:r>
      <w:r w:rsidRPr="005310FD">
        <w:rPr>
          <w:rFonts w:ascii="Calibri" w:hAnsi="Calibri"/>
          <w:szCs w:val="24"/>
          <w:rtl/>
          <w:lang w:bidi="ur-PK"/>
        </w:rPr>
        <w:tab/>
      </w:r>
      <w:r w:rsidRPr="005310FD">
        <w:rPr>
          <w:rFonts w:ascii="Calibri" w:hAnsi="Calibri"/>
          <w:color w:val="FF0000"/>
          <w:szCs w:val="24"/>
          <w:highlight w:val="yellow"/>
          <w:rtl/>
          <w:lang w:bidi="ur-PK"/>
        </w:rPr>
        <w:t>John Smith</w:t>
      </w:r>
    </w:p>
    <w:p w14:paraId="5FCA93C6" w14:textId="46B0BEC2" w:rsidR="005310FD" w:rsidRPr="005310FD" w:rsidRDefault="005310FD" w:rsidP="005310FD">
      <w:pPr>
        <w:tabs>
          <w:tab w:val="left" w:pos="6956"/>
          <w:tab w:val="right" w:pos="10466"/>
        </w:tabs>
        <w:bidi/>
        <w:ind w:left="5876"/>
        <w:jc w:val="right"/>
        <w:rPr>
          <w:rFonts w:ascii="Calibri" w:hAnsi="Calibri"/>
          <w:szCs w:val="24"/>
          <w:lang w:bidi="ur-PK"/>
        </w:rPr>
      </w:pPr>
      <w:r w:rsidRPr="005310FD">
        <w:rPr>
          <w:rFonts w:ascii="Calibri" w:hAnsi="Calibri"/>
          <w:szCs w:val="24"/>
          <w:rtl/>
          <w:lang w:bidi="ur-PK"/>
        </w:rPr>
        <w:t>برائے راست نمبر:</w:t>
      </w:r>
      <w:r w:rsidRPr="005310FD">
        <w:rPr>
          <w:rFonts w:ascii="Calibri" w:hAnsi="Calibri"/>
          <w:szCs w:val="24"/>
          <w:rtl/>
          <w:lang w:bidi="ur-PK"/>
        </w:rPr>
        <w:tab/>
      </w:r>
      <w:r w:rsidRPr="005310FD">
        <w:rPr>
          <w:rFonts w:ascii="Calibri" w:hAnsi="Calibri"/>
          <w:color w:val="FF0000"/>
          <w:szCs w:val="24"/>
          <w:highlight w:val="yellow"/>
          <w:rtl/>
          <w:lang w:bidi="ur-PK"/>
        </w:rPr>
        <w:t>01111 111111</w:t>
      </w:r>
    </w:p>
    <w:p w14:paraId="7993F5AF" w14:textId="5D3625E0" w:rsidR="005310FD" w:rsidRPr="005310FD" w:rsidRDefault="005310FD" w:rsidP="005310FD">
      <w:pPr>
        <w:tabs>
          <w:tab w:val="left" w:pos="6776"/>
          <w:tab w:val="decimal" w:pos="6866"/>
          <w:tab w:val="decimal" w:pos="6956"/>
          <w:tab w:val="right" w:pos="10466"/>
        </w:tabs>
        <w:bidi/>
        <w:spacing w:before="120" w:after="120"/>
        <w:ind w:left="5876"/>
        <w:jc w:val="right"/>
        <w:rPr>
          <w:rFonts w:ascii="Calibri" w:hAnsi="Calibri"/>
          <w:color w:val="FF0000"/>
          <w:szCs w:val="24"/>
          <w:highlight w:val="yellow"/>
          <w:lang w:bidi="ur-PK"/>
        </w:rPr>
      </w:pPr>
      <w:r w:rsidRPr="005310FD">
        <w:rPr>
          <w:rFonts w:ascii="Calibri" w:hAnsi="Calibri"/>
          <w:szCs w:val="24"/>
          <w:rtl/>
          <w:lang w:val="fr-FR" w:bidi="ur-PK"/>
        </w:rPr>
        <w:t>ای میل:</w:t>
      </w:r>
      <w:r w:rsidRPr="005310FD">
        <w:rPr>
          <w:rFonts w:ascii="Calibri" w:hAnsi="Calibri"/>
          <w:szCs w:val="24"/>
          <w:rtl/>
          <w:lang w:val="fr-FR" w:bidi="ur-PK"/>
        </w:rPr>
        <w:tab/>
        <w:t xml:space="preserve"> </w:t>
      </w:r>
      <w:hyperlink r:id="rId14">
        <w:r w:rsidRPr="005310FD">
          <w:rPr>
            <w:rStyle w:val="Hyperlink"/>
            <w:rFonts w:ascii="Calibri" w:hAnsi="Calibri"/>
            <w:color w:val="FF0000"/>
            <w:szCs w:val="24"/>
            <w:highlight w:val="yellow"/>
            <w:lang w:bidi="ur-PK"/>
          </w:rPr>
          <w:t>John.Smith@anytowncouncil.gov.uk</w:t>
        </w:r>
      </w:hyperlink>
    </w:p>
    <w:p w14:paraId="3C4523D9" w14:textId="77777777" w:rsidR="005310FD" w:rsidRPr="005310FD" w:rsidRDefault="005310FD" w:rsidP="005310FD">
      <w:pPr>
        <w:ind w:left="5504"/>
        <w:rPr>
          <w:rFonts w:ascii="Calibri" w:hAnsi="Calibri"/>
          <w:szCs w:val="24"/>
          <w:lang w:bidi="ur-PK"/>
        </w:rPr>
      </w:pPr>
    </w:p>
    <w:p w14:paraId="25218B7C" w14:textId="77777777" w:rsidR="005310FD" w:rsidRPr="00410ECE" w:rsidRDefault="005310FD" w:rsidP="005310FD">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12F0E5F2" w14:textId="77777777" w:rsidR="005310FD" w:rsidRPr="00516B16" w:rsidRDefault="005310FD" w:rsidP="005310FD">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3EB23CD8" w14:textId="77777777" w:rsidR="005310FD" w:rsidRPr="00516B16" w:rsidRDefault="005310FD" w:rsidP="005310F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56D512B1" w14:textId="77777777" w:rsidR="005310FD" w:rsidRPr="00516B16" w:rsidRDefault="005310FD" w:rsidP="005310F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473B038A" w14:textId="77777777" w:rsidR="005310FD" w:rsidRPr="00516B16" w:rsidRDefault="005310FD" w:rsidP="005310FD">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E03ACE9" w14:textId="77777777" w:rsidR="005310FD" w:rsidRPr="00EE4313" w:rsidRDefault="005310FD" w:rsidP="005310FD">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D99766B" w14:textId="77777777" w:rsidR="005310FD" w:rsidRPr="005310FD" w:rsidRDefault="005310FD" w:rsidP="005310FD">
      <w:pPr>
        <w:pStyle w:val="BodyText"/>
        <w:spacing w:after="0"/>
        <w:rPr>
          <w:rFonts w:ascii="Calibri" w:hAnsi="Calibri" w:cs="Arial"/>
          <w:color w:val="000000"/>
          <w:sz w:val="20"/>
          <w:lang w:bidi="ur-PK"/>
        </w:rPr>
      </w:pPr>
    </w:p>
    <w:p w14:paraId="7360A25D" w14:textId="25F6CBDF"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 xml:space="preserve">محترم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5310FD">
        <w:rPr>
          <w:rFonts w:asciiTheme="minorHAnsi" w:hAnsiTheme="minorHAnsi" w:cs="Arial" w:hint="cs"/>
          <w:color w:val="000000"/>
          <w:sz w:val="28"/>
          <w:szCs w:val="28"/>
          <w:rtl/>
          <w:lang w:bidi="ur-PK"/>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D41AC2A" w14:textId="77777777" w:rsidR="005310FD" w:rsidRPr="005310FD" w:rsidRDefault="005310FD" w:rsidP="005310FD">
      <w:pPr>
        <w:pStyle w:val="BodyText"/>
        <w:spacing w:after="0"/>
        <w:rPr>
          <w:rFonts w:ascii="Calibri" w:hAnsi="Calibri" w:cs="Arial"/>
          <w:color w:val="000000"/>
          <w:sz w:val="28"/>
          <w:szCs w:val="24"/>
          <w:lang w:bidi="ur-PK"/>
        </w:rPr>
      </w:pPr>
    </w:p>
    <w:p w14:paraId="3B76B421" w14:textId="77777777" w:rsidR="005310FD" w:rsidRPr="005310FD" w:rsidRDefault="005310FD" w:rsidP="005310FD">
      <w:pPr>
        <w:pStyle w:val="BodyText"/>
        <w:bidi/>
        <w:spacing w:after="0"/>
        <w:rPr>
          <w:rFonts w:asciiTheme="minorHAnsi" w:hAnsiTheme="minorHAnsi" w:cs="Arial"/>
          <w:b/>
          <w:color w:val="000000"/>
          <w:sz w:val="32"/>
          <w:szCs w:val="32"/>
          <w:lang w:bidi="ur-PK"/>
        </w:rPr>
      </w:pPr>
      <w:r w:rsidRPr="005310FD">
        <w:rPr>
          <w:rFonts w:asciiTheme="minorHAnsi" w:hAnsiTheme="minorHAnsi" w:cs="Arial"/>
          <w:bCs/>
          <w:color w:val="000000"/>
          <w:sz w:val="32"/>
          <w:szCs w:val="32"/>
          <w:rtl/>
          <w:lang w:bidi="ur-PK"/>
        </w:rPr>
        <w:t>آپ کے نظریات قابل قدر ہیں</w:t>
      </w:r>
    </w:p>
    <w:p w14:paraId="1E6B24A0" w14:textId="572BA05A" w:rsidR="005310FD" w:rsidRPr="005310FD" w:rsidRDefault="005310FD" w:rsidP="005310FD">
      <w:pPr>
        <w:pStyle w:val="BodyText"/>
        <w:bidi/>
        <w:spacing w:after="0"/>
        <w:rPr>
          <w:rFonts w:asciiTheme="minorHAnsi" w:hAnsiTheme="minorHAnsi" w:cs="Arial"/>
          <w:color w:val="000000"/>
          <w:sz w:val="28"/>
          <w:szCs w:val="28"/>
          <w:lang w:bidi="ur-PK"/>
        </w:rPr>
      </w:pPr>
      <w:bookmarkStart w:id="0" w:name="_Hlk8122232"/>
      <w:bookmarkEnd w:id="0"/>
      <w:r w:rsidRPr="005310FD">
        <w:rPr>
          <w:rFonts w:asciiTheme="minorHAnsi" w:hAnsiTheme="minorHAnsi" w:cs="Arial"/>
          <w:color w:val="000000"/>
          <w:sz w:val="28"/>
          <w:szCs w:val="28"/>
          <w:rtl/>
          <w:lang w:bidi="ur-PK"/>
        </w:rPr>
        <w:t xml:space="preserve">میں آپ کو قومی 2023-24 بالغ سوشل کیئر سروے میں حصہ لینے کی دعوت دینا چاہتا ہوں۔ یہ سروے </w:t>
      </w:r>
      <w:r w:rsidR="00D34DBB" w:rsidRPr="00D34DBB">
        <w:rPr>
          <w:rFonts w:asciiTheme="minorHAnsi" w:hAnsiTheme="minorHAnsi" w:cs="Arial"/>
          <w:color w:val="000000"/>
          <w:sz w:val="28"/>
          <w:szCs w:val="28"/>
          <w:lang w:bidi="ur-PK"/>
        </w:rPr>
        <w:t>NHS England</w:t>
      </w:r>
      <w:r w:rsidRPr="005310FD">
        <w:rPr>
          <w:rFonts w:asciiTheme="minorHAnsi" w:hAnsiTheme="minorHAnsi" w:cs="Arial"/>
          <w:color w:val="000000"/>
          <w:sz w:val="28"/>
          <w:szCs w:val="28"/>
          <w:rtl/>
          <w:lang w:bidi="ur-PK"/>
        </w:rPr>
        <w:t xml:space="preserve"> کی جانب سے </w:t>
      </w:r>
      <w:r w:rsidRPr="00410ECE">
        <w:rPr>
          <w:rFonts w:ascii="Calibri" w:hAnsi="Calibri" w:cs="Arial"/>
          <w:color w:val="FF0000"/>
          <w:sz w:val="28"/>
          <w:szCs w:val="24"/>
          <w:highlight w:val="yellow"/>
        </w:rPr>
        <w:t>[your local Social Services Department]</w:t>
      </w:r>
      <w:r w:rsidRPr="005310FD">
        <w:rPr>
          <w:rFonts w:asciiTheme="minorHAnsi" w:hAnsiTheme="minorHAnsi" w:cs="Arial"/>
          <w:color w:val="000000"/>
          <w:sz w:val="28"/>
          <w:szCs w:val="28"/>
          <w:rtl/>
          <w:lang w:bidi="ur-PK"/>
        </w:rPr>
        <w:t xml:space="preserve"> کی طرف سے کیا جا رہا ہے۔ ہم زیادہ سے زیادہ لوگوں کو سروے میں حصہ لینے کا موقع دینا چاہتے ہیں; اس کا مطلب یہ ہوسکتا ہے کہ ہم کبھی کبھار کسی ایسے شخص کو سروے بھیجتے ہیں جو اسے وصول نہیں کرنا پسند کرے گا۔ اگر یہ سروے موصول ہونے سے آپ کو کوئی پریشانی ہوئی ہے تو ہم معذرت خواہ ہیں۔</w:t>
      </w:r>
    </w:p>
    <w:p w14:paraId="7294B184" w14:textId="77777777" w:rsidR="005310FD" w:rsidRPr="005310FD" w:rsidRDefault="005310FD" w:rsidP="005310FD">
      <w:pPr>
        <w:pStyle w:val="BodyText"/>
        <w:bidi/>
        <w:spacing w:after="0"/>
        <w:rPr>
          <w:rFonts w:ascii="Calibri" w:hAnsi="Calibri" w:cs="Arial"/>
          <w:color w:val="000000"/>
          <w:sz w:val="28"/>
          <w:szCs w:val="24"/>
          <w:lang w:bidi="ur-PK"/>
        </w:rPr>
      </w:pPr>
    </w:p>
    <w:p w14:paraId="66AC7C97"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آپ کے علاقے میں ایڈلٹ سوشل کیئر (بالغ افراد کے لیئے معاشرتی نگہداشت) کو بہتر بنانا</w:t>
      </w:r>
    </w:p>
    <w:p w14:paraId="023492D6" w14:textId="77777777"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b/>
          <w:bCs/>
          <w:color w:val="000000"/>
          <w:sz w:val="28"/>
          <w:szCs w:val="28"/>
          <w:rtl/>
          <w:lang w:bidi="ur-PK"/>
        </w:rPr>
        <w:t>برائے کرم نتھی شدہ سوالنامے کو پُر کرکے سروے میں حصہ لیں۔</w:t>
      </w:r>
      <w:r w:rsidRPr="005310FD">
        <w:rPr>
          <w:rFonts w:ascii="Calibri" w:hAnsi="Calibri" w:cs="Arial"/>
          <w:b/>
          <w:color w:val="000000"/>
          <w:sz w:val="28"/>
          <w:szCs w:val="28"/>
          <w:rtl/>
          <w:lang w:bidi="ur-PK"/>
        </w:rPr>
        <w:t xml:space="preserve"> </w:t>
      </w:r>
      <w:r w:rsidRPr="005310FD">
        <w:rPr>
          <w:rFonts w:asciiTheme="minorHAnsi" w:hAnsiTheme="minorHAnsi" w:cs="Arial"/>
          <w:color w:val="000000"/>
          <w:sz w:val="28"/>
          <w:szCs w:val="28"/>
          <w:rtl/>
          <w:lang w:bidi="ur-PK"/>
        </w:rPr>
        <w:t>اس میں آپ کو وصول پونے والی خدمات</w:t>
      </w:r>
      <w:r w:rsidRPr="005310FD">
        <w:rPr>
          <w:rFonts w:ascii="Calibri" w:hAnsi="Calibri" w:cs="Arial"/>
          <w:b/>
          <w:color w:val="000000"/>
          <w:sz w:val="28"/>
          <w:szCs w:val="28"/>
          <w:rtl/>
          <w:lang w:bidi="ur-PK"/>
        </w:rPr>
        <w:t xml:space="preserve"> </w:t>
      </w:r>
      <w:r w:rsidRPr="005310FD">
        <w:rPr>
          <w:rFonts w:asciiTheme="minorHAnsi" w:hAnsiTheme="minorHAnsi" w:cs="Arial"/>
          <w:color w:val="000000"/>
          <w:sz w:val="28"/>
          <w:szCs w:val="28"/>
          <w:rtl/>
          <w:lang w:bidi="ur-PK"/>
        </w:rPr>
        <w:t>اور آپ کے معیار زندگی کے بارے میں آپ کے نظریات کے بارے میں پوچھا گیا ہے۔</w:t>
      </w:r>
    </w:p>
    <w:p w14:paraId="35F1D763" w14:textId="726A09B5" w:rsidR="005310FD" w:rsidRPr="005310FD" w:rsidRDefault="005310FD" w:rsidP="005310FD">
      <w:pPr>
        <w:pStyle w:val="BodyText"/>
        <w:bidi/>
        <w:spacing w:after="0"/>
        <w:rPr>
          <w:rFonts w:asciiTheme="minorHAnsi" w:hAnsiTheme="minorHAnsi" w:cs="Arial"/>
          <w:color w:val="000000"/>
          <w:sz w:val="28"/>
          <w:szCs w:val="28"/>
          <w:rtl/>
          <w:lang w:bidi="ur-PK"/>
        </w:rPr>
      </w:pPr>
      <w:r w:rsidRPr="005310FD">
        <w:rPr>
          <w:rFonts w:asciiTheme="minorHAnsi" w:hAnsiTheme="minorHAnsi" w:cs="Arial"/>
          <w:color w:val="000000"/>
          <w:sz w:val="28"/>
          <w:szCs w:val="28"/>
          <w:rtl/>
          <w:lang w:bidi="ur-PK"/>
        </w:rPr>
        <w:t xml:space="preserve">جتنے زیادہ لوگ اس میں حصہ لیں گے، اتنے ہی زیادہ کارآمد نتائج حاصل ہوں گے جو آپ کی طرح کے لوگوں کے لیئے ہماری مقامی خدمات کا جائزہ لینے اور ان کو بہتر بنانے میں ہماری مدد کریں گے۔ جب آپ نے سوالنامہ مکمل کرلیا تو برائے کرم پہلے سے ادا شدہ ٹکٹ والے لفافے میں ڈال کر اسے </w:t>
      </w:r>
      <w:r w:rsidRPr="00E46380">
        <w:rPr>
          <w:rFonts w:ascii="Calibri" w:hAnsi="Calibri" w:cs="Arial"/>
          <w:b/>
          <w:color w:val="FF0000"/>
          <w:sz w:val="28"/>
          <w:szCs w:val="24"/>
          <w:shd w:val="clear" w:color="auto" w:fill="FFFF00"/>
          <w:lang w:eastAsia="en-GB"/>
        </w:rPr>
        <w:t>[DATE]</w:t>
      </w:r>
      <w:r w:rsidRPr="005310FD">
        <w:rPr>
          <w:rFonts w:asciiTheme="minorHAnsi" w:hAnsiTheme="minorHAnsi" w:cs="Arial"/>
          <w:color w:val="000000"/>
          <w:sz w:val="28"/>
          <w:szCs w:val="28"/>
          <w:rtl/>
          <w:lang w:bidi="ur-PK"/>
        </w:rPr>
        <w:t xml:space="preserve"> تک واپس کریں۔ آپ کو اس لفافے پر ٹکٹ لگانے کی ضرورت نہیں ہے۔</w:t>
      </w:r>
    </w:p>
    <w:p w14:paraId="19E0BAED" w14:textId="77777777" w:rsidR="005310FD" w:rsidRPr="005310FD" w:rsidRDefault="005310FD" w:rsidP="005310FD">
      <w:pPr>
        <w:bidi/>
        <w:rPr>
          <w:rFonts w:ascii="Calibri" w:hAnsi="Calibri" w:cs="Arial"/>
          <w:b/>
          <w:color w:val="000000"/>
          <w:sz w:val="28"/>
          <w:szCs w:val="28"/>
          <w:rtl/>
          <w:lang w:bidi="ur-PK"/>
        </w:rPr>
      </w:pPr>
    </w:p>
    <w:p w14:paraId="5D6FC4ED"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آپ کی معلومات کو رازداری میں رکھا جائے گا</w:t>
      </w:r>
    </w:p>
    <w:p w14:paraId="23E2A618" w14:textId="0045B162"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سروے کے بارے میں اور اس امر کے بارے میں کہ آپ کو کیوں منتخب کیا گیا ہے پر مزید معلومات اس صفحہ کی پشت پر موجود ہیں۔ اگر آپ کے پاس کوئی سوالات ہیں یا سوالنامے کو پُر کرنے میں مدد کی ضرورت ہو تو اس خط کے نچلے حصے میں "ہم سے رابطہ کریں" والے حصے کو ملاحظہ کریں۔</w:t>
      </w:r>
    </w:p>
    <w:p w14:paraId="490AB312" w14:textId="77777777" w:rsidR="005310FD" w:rsidRPr="005310FD" w:rsidRDefault="005310FD" w:rsidP="005310FD">
      <w:pPr>
        <w:pStyle w:val="BodyText"/>
        <w:bidi/>
        <w:spacing w:after="0"/>
        <w:rPr>
          <w:rFonts w:asciiTheme="minorHAnsi" w:hAnsiTheme="minorHAnsi" w:cs="Arial"/>
          <w:color w:val="000000"/>
          <w:sz w:val="28"/>
          <w:szCs w:val="28"/>
          <w:lang w:bidi="ur-PK"/>
        </w:rPr>
      </w:pPr>
    </w:p>
    <w:p w14:paraId="3A8496E6" w14:textId="77777777"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بالغوں کی نگہداشت کی خدمات ایڈلٹ سوشل کیئر سروسیز کی مدد کے لئے اپنا کچھ وقت دینے کے لئے آپ کا بہت بہت شکریہ۔</w:t>
      </w:r>
    </w:p>
    <w:p w14:paraId="0B9DDBD6" w14:textId="77777777" w:rsidR="005310FD" w:rsidRPr="005310FD" w:rsidRDefault="005310FD" w:rsidP="005310FD">
      <w:pPr>
        <w:pStyle w:val="BodyText"/>
        <w:bidi/>
        <w:spacing w:after="0"/>
        <w:rPr>
          <w:rFonts w:asciiTheme="minorHAnsi" w:hAnsiTheme="minorHAnsi" w:cs="Arial"/>
          <w:color w:val="000000"/>
          <w:sz w:val="28"/>
          <w:szCs w:val="28"/>
          <w:lang w:bidi="ur-PK"/>
        </w:rPr>
      </w:pPr>
    </w:p>
    <w:p w14:paraId="420751E5" w14:textId="77777777" w:rsidR="005310FD" w:rsidRPr="005310FD" w:rsidRDefault="005310FD" w:rsidP="005310FD">
      <w:pPr>
        <w:pStyle w:val="BodyText"/>
        <w:bidi/>
        <w:spacing w:after="0"/>
        <w:rPr>
          <w:rFonts w:asciiTheme="minorHAnsi" w:hAnsiTheme="minorHAnsi" w:cs="Arial"/>
          <w:color w:val="000000"/>
          <w:sz w:val="28"/>
          <w:szCs w:val="28"/>
          <w:rtl/>
          <w:lang w:bidi="ur-PK"/>
        </w:rPr>
      </w:pPr>
      <w:r w:rsidRPr="005310FD">
        <w:rPr>
          <w:rFonts w:asciiTheme="minorHAnsi" w:hAnsiTheme="minorHAnsi" w:cs="Arial"/>
          <w:color w:val="000000"/>
          <w:sz w:val="28"/>
          <w:szCs w:val="28"/>
          <w:rtl/>
          <w:lang w:bidi="ur-PK"/>
        </w:rPr>
        <w:t>اپکے خیر خواہ،</w:t>
      </w:r>
    </w:p>
    <w:p w14:paraId="28BC11D2" w14:textId="77777777" w:rsidR="005310FD" w:rsidRDefault="005310FD" w:rsidP="005310FD">
      <w:pPr>
        <w:keepNext/>
        <w:jc w:val="righ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52047264" w14:textId="77777777" w:rsidR="005310FD" w:rsidRDefault="005310FD" w:rsidP="005310FD">
      <w:pPr>
        <w:keepNext/>
        <w:jc w:val="right"/>
        <w:rPr>
          <w:rFonts w:ascii="Calibri" w:hAnsi="Calibri"/>
          <w:color w:val="FF0000"/>
          <w:sz w:val="28"/>
          <w:szCs w:val="28"/>
          <w:highlight w:val="yellow"/>
        </w:rPr>
      </w:pPr>
    </w:p>
    <w:p w14:paraId="0FA53CA6" w14:textId="77777777" w:rsidR="005310FD" w:rsidRDefault="005310FD" w:rsidP="005310FD">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5114695F" w14:textId="77777777" w:rsidR="005310FD" w:rsidRDefault="005310FD" w:rsidP="005310FD">
      <w:pPr>
        <w:keepNext/>
        <w:jc w:val="righ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0C8C7CEE" w14:textId="77777777" w:rsidR="005310FD" w:rsidRPr="005310FD" w:rsidRDefault="005310FD" w:rsidP="005310FD">
      <w:pPr>
        <w:pStyle w:val="BodyText"/>
        <w:bidi/>
        <w:spacing w:after="0"/>
        <w:rPr>
          <w:rFonts w:ascii="Calibri" w:hAnsi="Calibri" w:cs="Arial"/>
          <w:b/>
          <w:color w:val="000000"/>
          <w:sz w:val="32"/>
          <w:szCs w:val="24"/>
          <w:lang w:bidi="ur-PK"/>
        </w:rPr>
      </w:pPr>
    </w:p>
    <w:p w14:paraId="2E7DF149"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lastRenderedPageBreak/>
        <w:t>مجھے کیوں منتخب کیا گیا ہے؟</w:t>
      </w:r>
    </w:p>
    <w:p w14:paraId="309E369E" w14:textId="749176A6" w:rsidR="005310FD" w:rsidRPr="001F67EA" w:rsidRDefault="005310FD" w:rsidP="005310FD">
      <w:pPr>
        <w:pStyle w:val="BodyText"/>
        <w:bidi/>
        <w:spacing w:after="0"/>
        <w:rPr>
          <w:rFonts w:asciiTheme="minorHAnsi" w:hAnsiTheme="minorHAnsi" w:cs="Arial"/>
          <w:color w:val="000000"/>
          <w:sz w:val="28"/>
          <w:szCs w:val="28"/>
          <w:lang w:bidi="ur-PK"/>
        </w:rPr>
      </w:pPr>
      <w:bookmarkStart w:id="1" w:name="_Hlk40766566"/>
      <w:bookmarkEnd w:id="1"/>
      <w:r w:rsidRPr="001F67EA">
        <w:rPr>
          <w:rFonts w:asciiTheme="minorHAnsi" w:hAnsiTheme="minorHAnsi" w:cs="Arial"/>
          <w:color w:val="000000"/>
          <w:sz w:val="28"/>
          <w:szCs w:val="28"/>
          <w:rtl/>
          <w:lang w:bidi="ur-PK"/>
        </w:rPr>
        <w:t xml:space="preserve">ہم نے کسی </w:t>
      </w:r>
      <w:r w:rsidRPr="001F67EA">
        <w:rPr>
          <w:rFonts w:asciiTheme="minorHAnsi" w:hAnsiTheme="minorHAnsi" w:cs="Arial"/>
          <w:color w:val="000000"/>
          <w:sz w:val="28"/>
          <w:szCs w:val="28"/>
          <w:highlight w:val="yellow"/>
          <w:rtl/>
          <w:lang w:bidi="ur-PK"/>
        </w:rPr>
        <w:t>ترتیب کے بغیر</w:t>
      </w:r>
      <w:r w:rsidR="001F67EA">
        <w:rPr>
          <w:rFonts w:asciiTheme="minorHAnsi" w:hAnsiTheme="minorHAnsi" w:cs="Arial" w:hint="cs"/>
          <w:color w:val="000000"/>
          <w:sz w:val="28"/>
          <w:szCs w:val="28"/>
          <w:rtl/>
          <w:lang w:bidi="ur-PK"/>
        </w:rPr>
        <w:t xml:space="preserve"> </w:t>
      </w:r>
      <w:r w:rsidR="001F67EA" w:rsidRPr="000B0E32">
        <w:rPr>
          <w:rFonts w:ascii="Calibri" w:hAnsi="Calibri" w:cs="Arial"/>
          <w:color w:val="FF0000"/>
          <w:sz w:val="28"/>
          <w:szCs w:val="24"/>
          <w:highlight w:val="yellow"/>
        </w:rPr>
        <w:t>[remove ‘randomly’ if whole sampling frame is being survey</w:t>
      </w:r>
      <w:r w:rsidR="001F67EA">
        <w:rPr>
          <w:rFonts w:ascii="Calibri" w:hAnsi="Calibri" w:cs="Arial"/>
          <w:color w:val="FF0000"/>
          <w:sz w:val="28"/>
          <w:szCs w:val="24"/>
          <w:highlight w:val="yellow"/>
        </w:rPr>
        <w:t>ed</w:t>
      </w:r>
      <w:r w:rsidR="001F67EA" w:rsidRPr="000B0E32">
        <w:rPr>
          <w:rFonts w:ascii="Calibri" w:hAnsi="Calibri" w:cs="Arial"/>
          <w:color w:val="FF0000"/>
          <w:sz w:val="28"/>
          <w:szCs w:val="24"/>
          <w:highlight w:val="yellow"/>
        </w:rPr>
        <w:t>]</w:t>
      </w:r>
      <w:r w:rsidRPr="001F67EA">
        <w:rPr>
          <w:rFonts w:asciiTheme="minorHAnsi" w:hAnsiTheme="minorHAnsi" w:cs="Arial"/>
          <w:color w:val="000000"/>
          <w:sz w:val="28"/>
          <w:szCs w:val="28"/>
          <w:rtl/>
          <w:lang w:bidi="ur-PK"/>
        </w:rPr>
        <w:t xml:space="preserve"> اُن لوگوں کو چنا ہے جن کو مہیا کردہ دیکھ بھال اور معاون خدمات کا معاوضہ یا بندوبست </w:t>
      </w:r>
      <w:r w:rsidR="001F67EA" w:rsidRPr="002362D8">
        <w:rPr>
          <w:rFonts w:ascii="Calibri" w:hAnsi="Calibri" w:cs="Arial"/>
          <w:color w:val="FF0000"/>
          <w:sz w:val="28"/>
          <w:szCs w:val="24"/>
          <w:highlight w:val="yellow"/>
        </w:rPr>
        <w:t>[your local Social Services Department]</w:t>
      </w:r>
      <w:r w:rsidRPr="001F67EA">
        <w:rPr>
          <w:rFonts w:asciiTheme="minorHAnsi" w:hAnsiTheme="minorHAnsi" w:cs="Arial"/>
          <w:color w:val="000000"/>
          <w:sz w:val="28"/>
          <w:szCs w:val="28"/>
          <w:rtl/>
          <w:lang w:bidi="ur-PK"/>
        </w:rPr>
        <w:t xml:space="preserve">. نے کیا ہے۔ مثال کے طور پر، ہو سکتا ہے کہ آپ کیئر ہوم میں رہتے ہوں، ایک دوران دن کے مرکز جاتے ہوں، آپ کا کیئر ورکر (نگہداشتی کارکن) ہو یا آپ کھانے کی خدمات کا استعمال کرتے ہوں </w:t>
      </w:r>
      <w:r w:rsidR="001F67EA" w:rsidRPr="00BB18DF">
        <w:rPr>
          <w:rFonts w:ascii="Calibri" w:hAnsi="Calibri" w:cs="Calibri"/>
          <w:color w:val="FF0000"/>
          <w:sz w:val="28"/>
          <w:szCs w:val="28"/>
          <w:highlight w:val="yellow"/>
        </w:rPr>
        <w:t>[council</w:t>
      </w:r>
      <w:r w:rsidR="001F67EA">
        <w:rPr>
          <w:rFonts w:ascii="Calibri" w:hAnsi="Calibri" w:cs="Calibri"/>
          <w:color w:val="FF0000"/>
          <w:sz w:val="28"/>
          <w:szCs w:val="28"/>
          <w:highlight w:val="yellow"/>
        </w:rPr>
        <w:t>s can add one or two additional services specific for their area if they choose to]</w:t>
      </w:r>
      <w:r w:rsidRPr="001F67EA">
        <w:rPr>
          <w:rFonts w:asciiTheme="minorHAnsi" w:hAnsiTheme="minorHAnsi" w:cs="Arial"/>
          <w:color w:val="000000"/>
          <w:sz w:val="28"/>
          <w:szCs w:val="28"/>
          <w:rtl/>
          <w:lang w:bidi="ur-PK"/>
        </w:rPr>
        <w:t>.</w:t>
      </w:r>
    </w:p>
    <w:p w14:paraId="40A20E9C" w14:textId="77777777" w:rsidR="005310FD" w:rsidRPr="005310FD" w:rsidRDefault="005310FD" w:rsidP="005310FD">
      <w:pPr>
        <w:pStyle w:val="BodyText"/>
        <w:spacing w:after="0"/>
        <w:rPr>
          <w:rFonts w:ascii="Calibri" w:hAnsi="Calibri" w:cs="Arial"/>
          <w:color w:val="000000"/>
          <w:sz w:val="20"/>
          <w:lang w:bidi="ur-PK"/>
        </w:rPr>
      </w:pPr>
    </w:p>
    <w:p w14:paraId="778AE1D2" w14:textId="61E0D0F3"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میرے جوابات کا کیا ہوگا؟</w:t>
      </w:r>
    </w:p>
    <w:p w14:paraId="2606216A" w14:textId="7094F2DC" w:rsidR="005310FD" w:rsidRPr="005310FD" w:rsidRDefault="005310FD" w:rsidP="005310FD">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highlight w:val="yellow"/>
          <w:rtl/>
          <w:lang w:bidi="ur-PK"/>
        </w:rPr>
        <w:t xml:space="preserve">آپ کے جوابات </w:t>
      </w:r>
      <w:r w:rsidRPr="001F67EA">
        <w:rPr>
          <w:rFonts w:ascii="Calibri" w:hAnsi="Calibri" w:cs="Arial"/>
          <w:color w:val="FF0000"/>
          <w:sz w:val="28"/>
          <w:szCs w:val="24"/>
          <w:highlight w:val="yellow"/>
          <w:lang w:eastAsia="en-GB"/>
        </w:rPr>
        <w:t>[your local Social Services Department]</w:t>
      </w:r>
      <w:r w:rsidRPr="001F67EA">
        <w:rPr>
          <w:rFonts w:asciiTheme="minorHAnsi" w:hAnsiTheme="minorHAnsi" w:cs="Arial"/>
          <w:color w:val="000000"/>
          <w:sz w:val="28"/>
          <w:szCs w:val="28"/>
          <w:highlight w:val="yellow"/>
          <w:rtl/>
          <w:lang w:bidi="ur-PK"/>
        </w:rPr>
        <w:t xml:space="preserve"> کی جانب سے </w:t>
      </w:r>
      <w:r w:rsidR="001F67EA" w:rsidRPr="001F67EA">
        <w:rPr>
          <w:rFonts w:ascii="Calibri" w:hAnsi="Calibri" w:cs="Arial"/>
          <w:color w:val="FF0000"/>
          <w:sz w:val="28"/>
          <w:szCs w:val="24"/>
          <w:highlight w:val="yellow"/>
          <w:lang w:eastAsia="en-GB"/>
        </w:rPr>
        <w:t>[organisation name]</w:t>
      </w:r>
      <w:r w:rsidRPr="001F67EA">
        <w:rPr>
          <w:rFonts w:asciiTheme="minorHAnsi" w:hAnsiTheme="minorHAnsi" w:cs="Arial"/>
          <w:color w:val="000000"/>
          <w:sz w:val="28"/>
          <w:szCs w:val="28"/>
          <w:highlight w:val="yellow"/>
          <w:rtl/>
          <w:lang w:bidi="ur-PK"/>
        </w:rPr>
        <w:t xml:space="preserve"> کی طرف سے جمع کیے جاتے ہیں۔</w:t>
      </w:r>
    </w:p>
    <w:p w14:paraId="543C972E" w14:textId="616F78B8"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 xml:space="preserve">آپ کے جوابات خفیہ ہیں اور آپ کو براہ راست خدمات فراہم کرنے والے کسی بھی شخص کو مُنتقل نہیں کیے جائیں گے۔ ہم </w:t>
      </w:r>
      <w:r w:rsidR="00D34DBB" w:rsidRPr="00D34DBB">
        <w:rPr>
          <w:rFonts w:asciiTheme="minorHAnsi" w:hAnsiTheme="minorHAnsi" w:cs="Arial"/>
          <w:color w:val="000000"/>
          <w:sz w:val="28"/>
          <w:szCs w:val="28"/>
          <w:lang w:bidi="ur-PK"/>
        </w:rPr>
        <w:t>NHS England</w:t>
      </w:r>
      <w:r w:rsidRPr="005310FD">
        <w:rPr>
          <w:rFonts w:asciiTheme="minorHAnsi" w:hAnsiTheme="minorHAnsi" w:cs="Arial"/>
          <w:color w:val="000000"/>
          <w:sz w:val="28"/>
          <w:szCs w:val="28"/>
          <w:rtl/>
          <w:lang w:bidi="ur-PK"/>
        </w:rPr>
        <w:t xml:space="preserve"> کے ساتھ معلومات کا اشتراک کرنے سے پہلے آپ کی تمام ذاتی تفصیلات (نام، پتہ، پوسٹ کوڈ، تاریخ پیدائش، </w:t>
      </w:r>
      <w:r w:rsidR="001F67EA" w:rsidRPr="00BB18DF">
        <w:rPr>
          <w:rFonts w:ascii="Calibri" w:hAnsi="Calibri" w:cs="Calibri"/>
          <w:color w:val="FF0000"/>
          <w:sz w:val="28"/>
          <w:szCs w:val="28"/>
          <w:highlight w:val="yellow"/>
        </w:rPr>
        <w:t>[council</w:t>
      </w:r>
      <w:r w:rsidR="001F67EA">
        <w:rPr>
          <w:rFonts w:ascii="Calibri" w:hAnsi="Calibri" w:cs="Calibri"/>
          <w:color w:val="FF0000"/>
          <w:sz w:val="28"/>
          <w:szCs w:val="28"/>
          <w:highlight w:val="yellow"/>
        </w:rPr>
        <w:t>s</w:t>
      </w:r>
      <w:r w:rsidR="001F67EA" w:rsidRPr="00BB18DF">
        <w:rPr>
          <w:rFonts w:ascii="Calibri" w:hAnsi="Calibri" w:cs="Calibri"/>
          <w:color w:val="FF0000"/>
          <w:sz w:val="28"/>
          <w:szCs w:val="28"/>
          <w:highlight w:val="yellow"/>
        </w:rPr>
        <w:t xml:space="preserve"> must </w:t>
      </w:r>
      <w:r w:rsidR="001F67EA">
        <w:rPr>
          <w:rFonts w:ascii="Calibri" w:hAnsi="Calibri" w:cs="Calibri"/>
          <w:color w:val="FF0000"/>
          <w:sz w:val="28"/>
          <w:szCs w:val="28"/>
          <w:highlight w:val="yellow"/>
        </w:rPr>
        <w:t>list</w:t>
      </w:r>
      <w:r w:rsidR="001F67EA" w:rsidRPr="00BB18DF">
        <w:rPr>
          <w:rFonts w:ascii="Calibri" w:hAnsi="Calibri" w:cs="Calibri"/>
          <w:color w:val="FF0000"/>
          <w:sz w:val="28"/>
          <w:szCs w:val="28"/>
          <w:highlight w:val="yellow"/>
        </w:rPr>
        <w:t xml:space="preserve"> all personal data fields they remove</w:t>
      </w:r>
      <w:r w:rsidR="001F67EA">
        <w:rPr>
          <w:rFonts w:ascii="Calibri" w:hAnsi="Calibri" w:cs="Calibri"/>
          <w:color w:val="FF0000"/>
          <w:sz w:val="28"/>
          <w:szCs w:val="28"/>
          <w:highlight w:val="yellow"/>
        </w:rPr>
        <w:t>]</w:t>
      </w:r>
      <w:r w:rsidRPr="005310FD">
        <w:rPr>
          <w:rFonts w:asciiTheme="minorHAnsi" w:hAnsiTheme="minorHAnsi" w:cs="Arial"/>
          <w:color w:val="000000"/>
          <w:sz w:val="28"/>
          <w:szCs w:val="28"/>
          <w:rtl/>
          <w:lang w:bidi="ur-PK"/>
        </w:rPr>
        <w:t xml:space="preserve">) کو بےنام کردیں گےاورکوئی براہ راست آپ کی شناخت نہیں کر سکے گا۔ (صحت اور سماجی دیکھ بھال کی خدمات کی حمایت کرنے والی قومی انفارمیشن اینڈ ٹیکنالوجی تنظیم) . جوابات کو منفرد حوالہ کوڈ کا استعمال کرتے ہوئے </w:t>
      </w:r>
      <w:r w:rsidR="001F67EA" w:rsidRPr="001F67EA">
        <w:rPr>
          <w:rFonts w:ascii="Calibri" w:hAnsi="Calibri" w:cs="Calibri"/>
          <w:color w:val="FF0000"/>
          <w:sz w:val="28"/>
          <w:szCs w:val="28"/>
          <w:highlight w:val="yellow"/>
        </w:rPr>
        <w:t>[Local authority name]</w:t>
      </w:r>
      <w:r w:rsidRPr="005310FD">
        <w:rPr>
          <w:rFonts w:asciiTheme="minorHAnsi" w:hAnsiTheme="minorHAnsi" w:cs="Arial"/>
          <w:color w:val="000000"/>
          <w:sz w:val="28"/>
          <w:szCs w:val="28"/>
          <w:rtl/>
          <w:lang w:bidi="ur-PK"/>
        </w:rPr>
        <w:t xml:space="preserve"> کے پاس موجود کچھ آبادیاتی تفصیلات سے منسلک کیا جائے گا۔ اس کے بعد محققین اور اداروں جیسا کہ محکمہ صحت اور سماجی دیکھ بھال کے ذریعہ خدمات کو بہتر بنانے میں مدد کے لئے ان غیر مصدقہ نتائج کو شائع اور استعمال کیا جاتا ہے۔</w:t>
      </w:r>
    </w:p>
    <w:p w14:paraId="338097FA" w14:textId="2C365AFB" w:rsidR="005310FD" w:rsidRPr="005310FD" w:rsidRDefault="005310FD" w:rsidP="005310FD">
      <w:pPr>
        <w:pStyle w:val="BodyText"/>
        <w:bidi/>
        <w:spacing w:after="0"/>
        <w:rPr>
          <w:rFonts w:ascii="Calibri" w:hAnsi="Calibri" w:cs="Arial"/>
          <w:sz w:val="28"/>
          <w:szCs w:val="24"/>
          <w:lang w:eastAsia="en-GB" w:bidi="ur-PK"/>
        </w:rPr>
      </w:pPr>
      <w:r w:rsidRPr="005310FD">
        <w:rPr>
          <w:rFonts w:asciiTheme="minorHAnsi" w:hAnsiTheme="minorHAnsi" w:cs="Arial"/>
          <w:color w:val="000000"/>
          <w:sz w:val="28"/>
          <w:szCs w:val="28"/>
          <w:rtl/>
          <w:lang w:bidi="ur-PK"/>
        </w:rPr>
        <w:t>ہم آپ کے جوابات کے بارے میں کبھی صرف اسی صورت میں آپ سے رابطہ کریں گے جب آپ اشارہ کرتے ہیں کہ آپ کی ، یا کسی اور کی صحت اور حفاظت کو کوئی خطرہ ہے ، یا آپ کو اپنی دیکھ بھال کے حوالےسے کسی سنگین مسئلے کا سامنا ہے۔ اس صورت میں کوئی شخص جو آپ کا سوشل ورکر یا کیئرورکر نہیں ہے وہ آپ سے رابطہ کرے گا تاکہ اس بات پر تبادلہ خیال کرسکے کہ آپ کس طرح آگے بڑھنا چاہتے ہیں۔ آپ اپنے حقوق</w:t>
      </w:r>
      <w:r w:rsidRPr="005310FD">
        <w:rPr>
          <w:rFonts w:ascii="Calibri" w:hAnsi="Calibri" w:cs="Arial"/>
          <w:sz w:val="28"/>
          <w:szCs w:val="24"/>
          <w:rtl/>
          <w:lang w:eastAsia="en-GB" w:bidi="ur-PK"/>
        </w:rPr>
        <w:t xml:space="preserve"> </w:t>
      </w:r>
      <w:bookmarkStart w:id="2" w:name="_GoBack"/>
      <w:bookmarkEnd w:id="2"/>
      <w:r w:rsidRPr="00BF321C">
        <w:rPr>
          <w:rFonts w:asciiTheme="minorHAnsi" w:hAnsiTheme="minorHAnsi" w:cs="Arial"/>
          <w:color w:val="000000"/>
          <w:sz w:val="28"/>
          <w:szCs w:val="28"/>
          <w:rtl/>
          <w:lang w:bidi="ur-PK"/>
        </w:rPr>
        <w:t xml:space="preserve">کے بارے میں مزید معلومات </w:t>
      </w:r>
      <w:r w:rsidRPr="005310FD">
        <w:rPr>
          <w:rFonts w:asciiTheme="minorHAnsi" w:hAnsiTheme="minorHAnsi" w:cs="Arial"/>
          <w:color w:val="000000"/>
          <w:sz w:val="28"/>
          <w:szCs w:val="28"/>
          <w:highlight w:val="yellow"/>
          <w:rtl/>
          <w:lang w:bidi="ur-PK"/>
        </w:rPr>
        <w:t>[فراہم کردہ علیحدہ معلوماتی شیٹ میں] ہماری ویب سائٹ اور / یا [انفارمیشن کمشنر کے دفتر کی ویب سائٹ پر] حاصل کرسکتے ہیں: https://ico.org.uk/for-organisations/guide-to-the-general-data-protection-regulation-gdpr/individu</w:t>
      </w:r>
      <w:r>
        <w:rPr>
          <w:rFonts w:asciiTheme="minorHAnsi" w:hAnsiTheme="minorHAnsi" w:cs="Arial"/>
          <w:color w:val="000000"/>
          <w:sz w:val="28"/>
          <w:szCs w:val="28"/>
          <w:highlight w:val="yellow"/>
          <w:rtl/>
          <w:lang w:bidi="ur-PK"/>
        </w:rPr>
        <w:t>al-rights/right-to-be-informed/</w:t>
      </w:r>
      <w:r w:rsidRPr="005310FD">
        <w:rPr>
          <w:rFonts w:asciiTheme="minorHAnsi" w:hAnsiTheme="minorHAnsi" w:cs="Arial"/>
          <w:color w:val="000000"/>
          <w:sz w:val="28"/>
          <w:szCs w:val="28"/>
          <w:highlight w:val="yellow"/>
          <w:rtl/>
          <w:lang w:bidi="ur-PK"/>
        </w:rPr>
        <w:t>]</w:t>
      </w:r>
      <w:r w:rsidRPr="005310FD">
        <w:rPr>
          <w:rFonts w:ascii="Calibri" w:hAnsi="Calibri" w:cs="Arial"/>
          <w:sz w:val="28"/>
          <w:szCs w:val="24"/>
          <w:rtl/>
          <w:lang w:eastAsia="en-GB" w:bidi="ur-PK"/>
        </w:rPr>
        <w:t>.</w:t>
      </w:r>
    </w:p>
    <w:p w14:paraId="3AD95FB7" w14:textId="5057D202" w:rsidR="005310FD" w:rsidRPr="005310FD" w:rsidRDefault="005310FD" w:rsidP="005310FD">
      <w:pPr>
        <w:rPr>
          <w:rFonts w:ascii="Calibri" w:hAnsi="Calibri" w:cs="Arial"/>
          <w:sz w:val="28"/>
          <w:szCs w:val="24"/>
          <w:lang w:eastAsia="en-GB" w:bidi="ur-PK"/>
        </w:rPr>
      </w:pPr>
    </w:p>
    <w:p w14:paraId="4039CD71"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کیا سوالنامہ پُر کرنے میں کوئی میری مدد کرسکتا ہے؟</w:t>
      </w:r>
    </w:p>
    <w:p w14:paraId="048B395A" w14:textId="77777777"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ہاں، بہت سی مدد دستیاب ہے۔ آپ اسے کسی مختلف زبان، بڑے حروف یا آسانی سے پڑھے جانے والی عبارت کی صورت میں حاصل کرنے کی درخواست کرسکتے ہیں۔ آپ ٹیلیفون کے ذریعے یا ذاتی طور پر سروے مکمل کرنے کی درخواست بھی کرسکتے ہیں۔ اگر آپ کوئی درخواست کرنا چاہتے ہیں یا اگر آپ کے کوئی سوالات ہیں تو، برائے کرم ذیل میں دیئے گئے 'ہم سے رابطہ کریں' والے حصے میں تفصیلات کا استعمال کرتے ہوئے ہم سے رابطہ کریں۔</w:t>
      </w:r>
    </w:p>
    <w:p w14:paraId="6C23E83E" w14:textId="43FA2C62"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اگر آپ کو لگتا ہے کہ آپ اکیلے سوالنامہ مکمل کرنے سے قاصر ہیں تو، پھر آپ کسی دوست یا رشتہ دار سے آپ کی مدد کرنے کے لئے کہہ سکتے ہیں۔ تاہم، یہ صرف آپ کے خیالات اور تجربات ہیں جو اہمیت کے حامل ہیں لہذا وہ سوالات کو عین آپ کے جوابات کو درج کر کے فارم کو مکمل کریں۔ آپ ذیل میں رابطے کی تفصیلات کا استعمال کرکے سروے مکمل کرنے میں آپ کی مدد کرنے کے لئے ایک آزاد مددگار کا بندوبست کرنے کے لئے بھی ہم سے درخواست کر سکتے ہیں۔</w:t>
      </w:r>
    </w:p>
    <w:p w14:paraId="3891755B" w14:textId="77777777" w:rsidR="005310FD" w:rsidRPr="005310FD" w:rsidRDefault="005310FD" w:rsidP="005310FD">
      <w:pPr>
        <w:bidi/>
        <w:rPr>
          <w:rFonts w:ascii="Calibri" w:hAnsi="Calibri" w:cs="Arial"/>
          <w:sz w:val="28"/>
          <w:szCs w:val="24"/>
          <w:lang w:eastAsia="en-GB" w:bidi="ur-PK"/>
        </w:rPr>
      </w:pPr>
    </w:p>
    <w:p w14:paraId="6278762E"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کیا میرے لیئے سوالنامہ پُر کرنا لازمی ہے؟</w:t>
      </w:r>
    </w:p>
    <w:p w14:paraId="425AA71D" w14:textId="77777777"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آپ کو اس سروے میں حصہ لینے کی ضرورت نہیں ہے۔ اگر آپ سروے میں حصہ لینے کا انتخاب کرتے ہیں تو، آپ کو تمام سوالوں کے جوابات دینے کی ضرورت بھی نہیں ہے۔ آپ حصہ لینے کا انتخاب کرتے ہیں یا نہیں اس کا آپ کو ملنے والی سروس یا آپ کے ساتھ کیئے جانے والے سلوک پر کوئی اثر نہیں پڑے گا۔</w:t>
      </w:r>
    </w:p>
    <w:p w14:paraId="2AC9ECA9" w14:textId="77777777" w:rsidR="005310FD" w:rsidRPr="005310FD" w:rsidRDefault="005310FD" w:rsidP="005310FD">
      <w:pPr>
        <w:bidi/>
        <w:rPr>
          <w:rFonts w:ascii="Calibri" w:hAnsi="Calibri" w:cs="Arial"/>
          <w:b/>
          <w:color w:val="000000"/>
          <w:sz w:val="28"/>
          <w:szCs w:val="28"/>
          <w:lang w:bidi="ur-PK"/>
        </w:rPr>
      </w:pPr>
    </w:p>
    <w:p w14:paraId="1F88E32B" w14:textId="77777777" w:rsidR="005310FD" w:rsidRPr="005310FD" w:rsidRDefault="005310FD" w:rsidP="005310FD">
      <w:pPr>
        <w:pStyle w:val="BodyText"/>
        <w:bidi/>
        <w:spacing w:after="0"/>
        <w:rPr>
          <w:rFonts w:asciiTheme="minorHAnsi" w:hAnsiTheme="minorHAnsi" w:cs="Arial"/>
          <w:bCs/>
          <w:color w:val="000000"/>
          <w:sz w:val="32"/>
          <w:szCs w:val="32"/>
          <w:rtl/>
          <w:lang w:bidi="ur-PK"/>
        </w:rPr>
      </w:pPr>
      <w:r w:rsidRPr="005310FD">
        <w:rPr>
          <w:rFonts w:asciiTheme="minorHAnsi" w:hAnsiTheme="minorHAnsi" w:cs="Arial"/>
          <w:bCs/>
          <w:color w:val="000000"/>
          <w:sz w:val="32"/>
          <w:szCs w:val="32"/>
          <w:rtl/>
          <w:lang w:bidi="ur-PK"/>
        </w:rPr>
        <w:t>کیا مجھے ایک یاد دہانی موصول ہوگی؟</w:t>
      </w:r>
    </w:p>
    <w:p w14:paraId="780177D6" w14:textId="0CA135AD"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lastRenderedPageBreak/>
        <w:t xml:space="preserve">اگر آپ کی طرف سے ہم سے رابطہ نہیں کیا جاتا تو ہم اگلے چند ہفتوں میں آپ کو یاد دہانی کا ایک خط بھیجیں گے۔ تاہم، اگر آپ اس میں حصہ لینا نہیں چاہتے ہیں، اور اس امر کو یقینی بنانا چاہتے ہیں کہ آپ کو کوئی یاد دہانی موصول نہ ہو تو برائے کرم خالی سوالنامہ ہمیں واپس کردیں یا اس نمبر </w:t>
      </w:r>
      <w:r w:rsidR="001F67EA" w:rsidRPr="000B6348">
        <w:rPr>
          <w:rFonts w:ascii="Calibri" w:hAnsi="Calibri" w:cs="Arial"/>
          <w:color w:val="FF0000"/>
          <w:sz w:val="28"/>
          <w:szCs w:val="24"/>
          <w:highlight w:val="yellow"/>
          <w:lang w:eastAsia="en-GB"/>
        </w:rPr>
        <w:t>[telephone number]</w:t>
      </w:r>
      <w:r w:rsidRPr="001F67EA">
        <w:rPr>
          <w:rFonts w:asciiTheme="minorHAnsi" w:hAnsiTheme="minorHAnsi" w:cs="Arial"/>
          <w:color w:val="000000"/>
          <w:sz w:val="28"/>
          <w:szCs w:val="28"/>
          <w:rtl/>
          <w:lang w:bidi="ur-PK"/>
        </w:rPr>
        <w:t xml:space="preserve"> پر رابطہ کریں۔ رابطے کے بارے میں مزید معلومات ذیل میں 'ہم سے رابطہ کریں' والے حصے میں فراہم کی گئی ہیں</w:t>
      </w:r>
    </w:p>
    <w:p w14:paraId="6B5F4958" w14:textId="77777777" w:rsidR="005310FD" w:rsidRPr="005310FD" w:rsidRDefault="005310FD" w:rsidP="005310FD">
      <w:pPr>
        <w:bidi/>
        <w:rPr>
          <w:rFonts w:ascii="Calibri" w:hAnsi="Calibri" w:cs="Arial"/>
          <w:sz w:val="28"/>
          <w:szCs w:val="28"/>
          <w:lang w:eastAsia="en-GB" w:bidi="ur-PK"/>
        </w:rPr>
      </w:pPr>
    </w:p>
    <w:p w14:paraId="418DB7DE" w14:textId="77777777" w:rsidR="005310FD" w:rsidRPr="005310FD" w:rsidRDefault="005310FD" w:rsidP="005310FD">
      <w:pPr>
        <w:bidi/>
        <w:rPr>
          <w:rFonts w:ascii="Calibri" w:hAnsi="Calibri" w:cs="Arial"/>
          <w:bCs/>
          <w:color w:val="000000"/>
          <w:sz w:val="32"/>
          <w:szCs w:val="32"/>
          <w:lang w:bidi="ur-PK"/>
        </w:rPr>
      </w:pPr>
      <w:r w:rsidRPr="005310FD">
        <w:rPr>
          <w:rFonts w:ascii="Calibri" w:hAnsi="Calibri" w:cs="Arial"/>
          <w:bCs/>
          <w:color w:val="000000"/>
          <w:sz w:val="32"/>
          <w:szCs w:val="32"/>
          <w:rtl/>
          <w:lang w:bidi="ur-PK"/>
        </w:rPr>
        <w:t>ہم سے رابطہ کریں</w:t>
      </w:r>
    </w:p>
    <w:p w14:paraId="74D3A613" w14:textId="77777777" w:rsidR="005310FD" w:rsidRPr="001F67EA" w:rsidRDefault="005310FD" w:rsidP="005310FD">
      <w:pPr>
        <w:bidi/>
        <w:rPr>
          <w:rFonts w:ascii="Calibri" w:hAnsi="Calibri" w:cs="Arial"/>
          <w:b/>
          <w:bCs/>
          <w:sz w:val="28"/>
          <w:szCs w:val="28"/>
          <w:rtl/>
          <w:lang w:eastAsia="en-GB" w:bidi="ur-PK"/>
        </w:rPr>
      </w:pPr>
      <w:r w:rsidRPr="001F67EA">
        <w:rPr>
          <w:rFonts w:ascii="Calibri" w:hAnsi="Calibri" w:cs="Arial"/>
          <w:b/>
          <w:bCs/>
          <w:sz w:val="28"/>
          <w:szCs w:val="28"/>
          <w:rtl/>
          <w:lang w:eastAsia="en-GB" w:bidi="ur-PK"/>
        </w:rPr>
        <w:t>غیر جانبدارانہ مدد اور مشورے کے لیئے</w:t>
      </w:r>
    </w:p>
    <w:p w14:paraId="045EDC27" w14:textId="77777777" w:rsidR="001F67EA" w:rsidRDefault="001F67EA" w:rsidP="001F67EA">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765A44EB" w14:textId="4A6B5990" w:rsidR="005310FD" w:rsidRPr="001F67EA" w:rsidRDefault="005310FD" w:rsidP="001F67EA">
      <w:pPr>
        <w:bidi/>
        <w:rPr>
          <w:rFonts w:ascii="Calibri" w:hAnsi="Calibri" w:cs="Arial"/>
          <w:b/>
          <w:bCs/>
          <w:sz w:val="28"/>
          <w:szCs w:val="28"/>
          <w:lang w:eastAsia="en-GB" w:bidi="ur-PK"/>
        </w:rPr>
      </w:pPr>
      <w:bookmarkStart w:id="3" w:name="_Hlk8122253"/>
      <w:r w:rsidRPr="001F67EA">
        <w:rPr>
          <w:rFonts w:ascii="Calibri" w:hAnsi="Calibri" w:cs="Arial"/>
          <w:b/>
          <w:bCs/>
          <w:sz w:val="28"/>
          <w:szCs w:val="28"/>
          <w:rtl/>
          <w:lang w:eastAsia="en-GB" w:bidi="ur-PK"/>
        </w:rPr>
        <w:t>آزادانہ شکایات کے لیئے</w:t>
      </w:r>
    </w:p>
    <w:bookmarkEnd w:id="3"/>
    <w:p w14:paraId="312CEF3A" w14:textId="77777777" w:rsidR="001F67EA" w:rsidRDefault="001F67EA" w:rsidP="001F67EA">
      <w:pPr>
        <w:keepNext/>
        <w:jc w:val="center"/>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71E9CC74" w14:textId="77777777" w:rsidR="005310FD" w:rsidRPr="005310FD" w:rsidRDefault="005310FD" w:rsidP="005310FD">
      <w:pPr>
        <w:keepNext/>
        <w:bidi/>
        <w:outlineLvl w:val="2"/>
        <w:rPr>
          <w:rFonts w:ascii="Calibri" w:hAnsi="Calibri" w:cs="Arial"/>
          <w:sz w:val="28"/>
          <w:szCs w:val="24"/>
          <w:lang w:eastAsia="en-GB" w:bidi="ur-PK"/>
        </w:rPr>
      </w:pPr>
    </w:p>
    <w:p w14:paraId="31556E16" w14:textId="77777777" w:rsidR="005310FD" w:rsidRPr="001F67EA" w:rsidRDefault="005310FD" w:rsidP="005310FD">
      <w:pPr>
        <w:keepNext/>
        <w:bidi/>
        <w:spacing w:after="60"/>
        <w:outlineLvl w:val="2"/>
        <w:rPr>
          <w:rFonts w:ascii="Calibri" w:hAnsi="Calibri" w:cs="Arial"/>
          <w:b/>
          <w:bCs/>
          <w:sz w:val="28"/>
          <w:szCs w:val="28"/>
          <w:u w:val="single"/>
          <w:lang w:eastAsia="en-GB" w:bidi="ur-PK"/>
        </w:rPr>
      </w:pPr>
      <w:r w:rsidRPr="001F67EA">
        <w:rPr>
          <w:rFonts w:ascii="Calibri" w:hAnsi="Calibri" w:cs="Arial"/>
          <w:b/>
          <w:bCs/>
          <w:sz w:val="28"/>
          <w:szCs w:val="28"/>
          <w:u w:val="single"/>
          <w:rtl/>
          <w:lang w:eastAsia="en-GB" w:bidi="ur-PK"/>
        </w:rPr>
        <w:t>اس سروے کے بارے میں درخواستوں اور سوالات کے لیئے</w:t>
      </w:r>
    </w:p>
    <w:p w14:paraId="3E1780F2" w14:textId="77777777" w:rsidR="001F67EA" w:rsidRPr="00573F9F" w:rsidRDefault="001F67EA" w:rsidP="001F67EA">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26BA9849" w14:textId="77777777" w:rsidR="001F67EA" w:rsidRPr="00573F9F" w:rsidRDefault="001F67EA" w:rsidP="001F67EA">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185D4462" w14:textId="04613992" w:rsidR="001F67EA" w:rsidRPr="00573F9F" w:rsidRDefault="001F67EA" w:rsidP="001F67EA">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6F06A1AB" w14:textId="77777777" w:rsidR="005310FD" w:rsidRPr="005310FD" w:rsidRDefault="005310FD" w:rsidP="005310FD">
      <w:pPr>
        <w:keepNext/>
        <w:bidi/>
        <w:spacing w:after="60"/>
        <w:outlineLvl w:val="2"/>
        <w:rPr>
          <w:rFonts w:ascii="Calibri" w:hAnsi="Calibri" w:cs="Arial"/>
          <w:b/>
          <w:bCs/>
          <w:sz w:val="28"/>
          <w:szCs w:val="28"/>
          <w:u w:val="single"/>
          <w:lang w:eastAsia="en-GB" w:bidi="ur-PK"/>
        </w:rPr>
      </w:pPr>
      <w:r w:rsidRPr="005310FD">
        <w:rPr>
          <w:rFonts w:ascii="Calibri" w:hAnsi="Calibri" w:cs="Arial"/>
          <w:b/>
          <w:bCs/>
          <w:sz w:val="28"/>
          <w:szCs w:val="28"/>
          <w:u w:val="single"/>
          <w:rtl/>
          <w:lang w:eastAsia="en-GB" w:bidi="ur-PK"/>
        </w:rPr>
        <w:t>اپنی نگہداشت اور معاون خدمات کے بارے میں پوچھ گچھ کے لیئے</w:t>
      </w:r>
    </w:p>
    <w:p w14:paraId="2707D746" w14:textId="77777777" w:rsidR="001F67EA" w:rsidRPr="006F2FCA" w:rsidRDefault="001F67EA" w:rsidP="001F67EA">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72DA66E0" w14:textId="77777777" w:rsidR="001F67EA" w:rsidRPr="006F2FCA" w:rsidRDefault="001F67EA" w:rsidP="001F67EA">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7886F990" w14:textId="334C7FDF" w:rsidR="005310FD" w:rsidRPr="005310FD" w:rsidRDefault="001F67EA" w:rsidP="001F67EA">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5310FD" w:rsidRPr="005310FD" w:rsidSect="005310FD">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86C85" w14:textId="77777777" w:rsidR="005310FD" w:rsidRDefault="005310FD" w:rsidP="005310FD">
      <w:pPr>
        <w:bidi/>
      </w:pPr>
      <w:r>
        <w:rPr>
          <w:rtl/>
        </w:rPr>
        <w:separator/>
      </w:r>
    </w:p>
  </w:endnote>
  <w:endnote w:type="continuationSeparator" w:id="0">
    <w:p w14:paraId="452B3484" w14:textId="77777777" w:rsidR="005310FD" w:rsidRDefault="005310FD" w:rsidP="005310FD">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44FCC" w14:textId="77777777" w:rsidR="005310FD" w:rsidRPr="003D63F3" w:rsidRDefault="005310FD" w:rsidP="005310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2540E" w14:textId="77777777" w:rsidR="005310FD" w:rsidRDefault="005310FD" w:rsidP="005310FD">
      <w:pPr>
        <w:bidi/>
      </w:pPr>
      <w:r>
        <w:rPr>
          <w:rtl/>
        </w:rPr>
        <w:separator/>
      </w:r>
    </w:p>
  </w:footnote>
  <w:footnote w:type="continuationSeparator" w:id="0">
    <w:p w14:paraId="455B4FC3" w14:textId="77777777" w:rsidR="005310FD" w:rsidRDefault="005310FD" w:rsidP="005310FD">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5310FD"/>
    <w:rsid w:val="001F67EA"/>
    <w:rsid w:val="005310FD"/>
    <w:rsid w:val="00BF321C"/>
    <w:rsid w:val="00D34D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331B"/>
  <w15:docId w15:val="{3FB28F46-3D0D-5842-BDE8-935FFAB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3C4643E8-6C39-46BE-8C1B-3EFEB4BF5E22}">
  <ds:schemaRefs>
    <ds:schemaRef ds:uri="office.server.policy"/>
  </ds:schemaRefs>
</ds:datastoreItem>
</file>

<file path=customXml/itemProps3.xml><?xml version="1.0" encoding="utf-8"?>
<ds:datastoreItem xmlns:ds="http://schemas.openxmlformats.org/officeDocument/2006/customXml" ds:itemID="{CFE62E2F-B202-4ACD-BA0B-144E36E53698}"/>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6.xml><?xml version="1.0" encoding="utf-8"?>
<ds:datastoreItem xmlns:ds="http://schemas.openxmlformats.org/officeDocument/2006/customXml" ds:itemID="{338A92EF-D6F2-4402-A55C-FE8052F68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C667747-30CD-43BF-AC14-F5B3DFD6A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29</TotalTime>
  <Pages>3</Pages>
  <Words>1282</Words>
  <Characters>6240</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10</cp:revision>
  <cp:lastPrinted>2017-08-18T14:08:00Z</cp:lastPrinted>
  <dcterms:created xsi:type="dcterms:W3CDTF">2020-12-02T14:16:00Z</dcterms:created>
  <dcterms:modified xsi:type="dcterms:W3CDTF">2023-10-16T00:46:00Z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fc3c2639-71c1-4138-b7a3-92baac94797b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